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475F" w:rsidRDefault="00F7475F" w:rsidP="00F7475F">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#103</w:t>
      </w:r>
      <w:r>
        <w:rPr>
          <w:b/>
          <w:i/>
          <w:noProof/>
          <w:sz w:val="28"/>
        </w:rPr>
        <w:tab/>
        <w:t>R5-24</w:t>
      </w:r>
      <w:r>
        <w:rPr>
          <w:b/>
          <w:i/>
          <w:noProof/>
          <w:sz w:val="28"/>
        </w:rPr>
        <w:t>2743</w:t>
      </w:r>
    </w:p>
    <w:p w:rsidR="00F7475F" w:rsidRPr="00F438BD" w:rsidRDefault="00F7475F" w:rsidP="00F7475F">
      <w:pPr>
        <w:pStyle w:val="CRCoverPage"/>
        <w:outlineLvl w:val="0"/>
        <w:rPr>
          <w:b/>
          <w:noProof/>
          <w:sz w:val="24"/>
        </w:rPr>
      </w:pPr>
      <w:r w:rsidRPr="00EF71BB">
        <w:rPr>
          <w:b/>
          <w:noProof/>
          <w:sz w:val="24"/>
        </w:rPr>
        <w:t>Fukuoka</w:t>
      </w:r>
      <w:r>
        <w:rPr>
          <w:b/>
          <w:noProof/>
          <w:sz w:val="24"/>
        </w:rPr>
        <w:t>, Japan, M</w:t>
      </w:r>
      <w:r>
        <w:rPr>
          <w:rFonts w:hint="eastAsia"/>
          <w:b/>
          <w:noProof/>
          <w:sz w:val="24"/>
          <w:lang w:eastAsia="zh-CN"/>
        </w:rPr>
        <w:t>ay</w:t>
      </w:r>
      <w:r>
        <w:rPr>
          <w:b/>
          <w:noProof/>
          <w:sz w:val="24"/>
        </w:rPr>
        <w:t xml:space="preserve"> 20</w:t>
      </w:r>
      <w:r>
        <w:rPr>
          <w:rFonts w:cs="Arial"/>
          <w:b/>
          <w:sz w:val="24"/>
        </w:rPr>
        <w:t>-</w:t>
      </w:r>
      <w:r>
        <w:rPr>
          <w:b/>
          <w:noProof/>
          <w:sz w:val="24"/>
        </w:rPr>
        <w:t>24, 2024</w:t>
      </w:r>
    </w:p>
    <w:bookmarkEnd w:id="0"/>
    <w:p w:rsidR="0048709E" w:rsidRPr="00E97E1D"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1" w:name="Source"/>
      <w:bookmarkEnd w:id="1"/>
      <w:r w:rsidR="00FE06F8" w:rsidRPr="00FE06F8">
        <w:rPr>
          <w:rFonts w:ascii="Arial" w:hAnsi="Arial"/>
          <w:sz w:val="24"/>
        </w:rPr>
        <w:t>6.4.7</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530390">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2" w:name="Title"/>
      <w:bookmarkEnd w:id="2"/>
      <w:r w:rsidR="00A451F2" w:rsidRPr="00A451F2">
        <w:rPr>
          <w:rFonts w:ascii="Arial" w:hAnsi="Arial"/>
          <w:sz w:val="24"/>
        </w:rPr>
        <w:t>TS 38.523-1 Tracker status before RAN5-</w:t>
      </w:r>
      <w:r w:rsidR="00C01D7F">
        <w:rPr>
          <w:rFonts w:ascii="Arial" w:hAnsi="Arial"/>
          <w:sz w:val="24"/>
        </w:rPr>
        <w:t>10</w:t>
      </w:r>
      <w:r w:rsidR="00F7475F">
        <w:rPr>
          <w:rFonts w:ascii="Arial" w:hAnsi="Arial"/>
          <w:sz w:val="24"/>
        </w:rPr>
        <w:t>3</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3" w:name="DocumentFor"/>
      <w:bookmarkEnd w:id="3"/>
      <w:r w:rsidR="002A0AEF">
        <w:rPr>
          <w:rFonts w:ascii="Arial" w:hAnsi="Arial"/>
          <w:sz w:val="24"/>
        </w:rPr>
        <w:t>Information</w:t>
      </w:r>
    </w:p>
    <w:p w:rsidR="0000359F" w:rsidRDefault="0000359F" w:rsidP="00902E6C">
      <w:pPr>
        <w:pStyle w:val="1"/>
      </w:pPr>
      <w:bookmarkStart w:id="4" w:name="_Toc517052"/>
      <w:bookmarkStart w:id="5" w:name="_Toc2091540"/>
      <w:r w:rsidRPr="000C11C3">
        <w:t>1</w:t>
      </w:r>
      <w:r w:rsidRPr="000C11C3">
        <w:tab/>
        <w:t>Introduction</w:t>
      </w:r>
      <w:bookmarkEnd w:id="4"/>
      <w:bookmarkEnd w:id="5"/>
    </w:p>
    <w:p w:rsidR="00326862" w:rsidRDefault="00326862" w:rsidP="00C24209">
      <w:r>
        <w:t>At the RAN5#88-e meeting, RA</w:t>
      </w:r>
      <w:bookmarkStart w:id="6" w:name="_GoBack"/>
      <w:r>
        <w:t xml:space="preserve">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4261C3" w:rsidRPr="004261C3">
        <w:rPr>
          <w:rStyle w:val="PLChar"/>
          <w:sz w:val="20"/>
        </w:rPr>
        <w:t>R5-2</w:t>
      </w:r>
      <w:r w:rsidR="00E97E1D">
        <w:rPr>
          <w:rStyle w:val="PLChar"/>
          <w:sz w:val="20"/>
        </w:rPr>
        <w:t>4</w:t>
      </w:r>
      <w:r w:rsidR="006A381E">
        <w:rPr>
          <w:rStyle w:val="PLChar"/>
          <w:sz w:val="20"/>
        </w:rPr>
        <w:t>2743</w:t>
      </w:r>
      <w:r w:rsidR="004261C3" w:rsidRPr="004261C3">
        <w:rPr>
          <w:rStyle w:val="PLChar"/>
          <w:sz w:val="20"/>
        </w:rPr>
        <w:t xml:space="preserve"> TS 38.523-1 Tracker status </w:t>
      </w:r>
      <w:r w:rsidR="00482E2D">
        <w:rPr>
          <w:rStyle w:val="PLChar"/>
          <w:sz w:val="20"/>
        </w:rPr>
        <w:t>before</w:t>
      </w:r>
      <w:r w:rsidR="004261C3" w:rsidRPr="004261C3">
        <w:rPr>
          <w:rStyle w:val="PLChar"/>
          <w:sz w:val="20"/>
        </w:rPr>
        <w:t xml:space="preserve"> RAN5-</w:t>
      </w:r>
      <w:r w:rsidR="00C01D7F">
        <w:rPr>
          <w:rStyle w:val="PLChar"/>
          <w:sz w:val="20"/>
        </w:rPr>
        <w:t>10</w:t>
      </w:r>
      <w:r w:rsidR="006A381E">
        <w:rPr>
          <w:rStyle w:val="PLChar"/>
          <w:sz w:val="20"/>
        </w:rPr>
        <w:t>3</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7282C" w:rsidRPr="00F7282C">
        <w:rPr>
          <w:rFonts w:hint="eastAsia"/>
        </w:rPr>
        <w:t>before</w:t>
      </w:r>
      <w:r w:rsidR="007A2F0B">
        <w:t xml:space="preserve"> RAN5#</w:t>
      </w:r>
      <w:r w:rsidR="00C01D7F">
        <w:t>10</w:t>
      </w:r>
      <w:r w:rsidR="006A381E">
        <w:t>3</w:t>
      </w:r>
      <w:r w:rsidR="007B7F17">
        <w:t xml:space="preserve">, </w:t>
      </w:r>
      <w:r w:rsidR="00D2446A">
        <w:t>and</w:t>
      </w:r>
      <w:r w:rsidR="007B7F17">
        <w:t>,</w:t>
      </w:r>
      <w:r w:rsidR="00D2446A">
        <w:t xml:space="preserve"> are update of</w:t>
      </w:r>
      <w:r w:rsidR="00717BE6">
        <w:t xml:space="preserve"> </w:t>
      </w:r>
      <w:r w:rsidR="00697BAC" w:rsidRPr="00A451F2">
        <w:rPr>
          <w:rStyle w:val="af7"/>
        </w:rPr>
        <w:t>R5-2</w:t>
      </w:r>
      <w:r w:rsidR="006A381E">
        <w:rPr>
          <w:rStyle w:val="af7"/>
        </w:rPr>
        <w:t>40872</w:t>
      </w:r>
      <w:r w:rsidR="007F7861">
        <w:t xml:space="preserve"> [</w:t>
      </w:r>
      <w:r w:rsidR="00316059">
        <w:t>2</w:t>
      </w:r>
      <w:r w:rsidR="006A381E">
        <w:t>8</w:t>
      </w:r>
      <w:r w:rsidR="00717BE6">
        <w:t xml:space="preserve">] which contained the status </w:t>
      </w:r>
      <w:r w:rsidR="00482E2D">
        <w:t>after</w:t>
      </w:r>
      <w:r w:rsidR="00EF0169">
        <w:t xml:space="preserve"> </w:t>
      </w:r>
      <w:r w:rsidR="007B7F17">
        <w:t>the RAN5#</w:t>
      </w:r>
      <w:r w:rsidR="00EF5163">
        <w:t>10</w:t>
      </w:r>
      <w:r w:rsidR="006A381E">
        <w:t>2</w:t>
      </w:r>
      <w:r w:rsidR="00717BE6">
        <w:t xml:space="preserve"> meeting</w:t>
      </w:r>
      <w:r w:rsidR="00533135">
        <w:t>.</w:t>
      </w:r>
    </w:p>
    <w:p w:rsidR="0061265E" w:rsidRDefault="0061265E" w:rsidP="0061265E">
      <w:pPr>
        <w:pStyle w:val="1"/>
      </w:pPr>
      <w:r>
        <w:t>2</w:t>
      </w:r>
      <w:r w:rsidRPr="000C11C3">
        <w:tab/>
      </w:r>
      <w:r w:rsidR="002A0AEF">
        <w:t>Summary of changes</w:t>
      </w:r>
    </w:p>
    <w:bookmarkEnd w:id="6"/>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A451F2" w:rsidRDefault="00A451F2" w:rsidP="00A451F2">
      <w:pPr>
        <w:pStyle w:val="EX"/>
      </w:pPr>
      <w:r>
        <w:t>[15]</w:t>
      </w:r>
      <w:r>
        <w:tab/>
      </w:r>
      <w:r w:rsidRPr="00A451F2">
        <w:rPr>
          <w:rStyle w:val="af7"/>
        </w:rPr>
        <w:t>R5-224704</w:t>
      </w:r>
      <w:r>
        <w:tab/>
        <w:t>TS 38</w:t>
      </w:r>
      <w:r w:rsidRPr="00533135">
        <w:t xml:space="preserve">.523-1 </w:t>
      </w:r>
      <w:r w:rsidRPr="00530390">
        <w:t xml:space="preserve">Tracker status </w:t>
      </w:r>
      <w:r w:rsidRPr="00A451F2">
        <w:rPr>
          <w:rFonts w:hint="eastAsia"/>
        </w:rPr>
        <w:t>before</w:t>
      </w:r>
      <w:r w:rsidRPr="00530390">
        <w:t xml:space="preserve"> RAN5#9</w:t>
      </w:r>
      <w:r>
        <w:t>6-</w:t>
      </w:r>
      <w:r w:rsidRPr="00530390">
        <w:t>e</w:t>
      </w:r>
    </w:p>
    <w:p w:rsidR="00A451F2" w:rsidRPr="00A451F2" w:rsidRDefault="00A451F2" w:rsidP="00A451F2">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577552" w:rsidRPr="00A451F2" w:rsidRDefault="00577552" w:rsidP="00577552">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577552" w:rsidRPr="00A451F2" w:rsidRDefault="00577552" w:rsidP="00577552">
      <w:pPr>
        <w:pStyle w:val="EX"/>
      </w:pPr>
      <w:r>
        <w:t>[1</w:t>
      </w:r>
      <w:r w:rsidR="00E1610E">
        <w:t>8</w:t>
      </w:r>
      <w:r>
        <w:t>]</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C67664" w:rsidRPr="00A451F2" w:rsidRDefault="00C67664" w:rsidP="00C67664">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C67664" w:rsidRPr="00A451F2" w:rsidRDefault="00C67664" w:rsidP="00C67664">
      <w:pPr>
        <w:pStyle w:val="EX"/>
      </w:pPr>
      <w:r>
        <w:t>[</w:t>
      </w:r>
      <w:r w:rsidR="00C01D7F">
        <w:t>20</w:t>
      </w:r>
      <w:r>
        <w:t>]</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C01D7F" w:rsidRDefault="00C01D7F" w:rsidP="00C01D7F">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C01D7F" w:rsidRPr="00A451F2" w:rsidRDefault="00C01D7F" w:rsidP="00C01D7F">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E346A8" w:rsidRPr="00A451F2" w:rsidRDefault="00E346A8" w:rsidP="00E346A8">
      <w:pPr>
        <w:pStyle w:val="EX"/>
      </w:pPr>
      <w:r>
        <w:t>[23]</w:t>
      </w:r>
      <w:r>
        <w:tab/>
      </w:r>
      <w:r w:rsidRPr="00A451F2">
        <w:rPr>
          <w:rStyle w:val="af7"/>
        </w:rPr>
        <w:t>R5-2</w:t>
      </w:r>
      <w:r>
        <w:rPr>
          <w:rStyle w:val="af7"/>
        </w:rPr>
        <w:t>34506</w:t>
      </w:r>
      <w:r>
        <w:tab/>
        <w:t>TS 38</w:t>
      </w:r>
      <w:r w:rsidRPr="00533135">
        <w:t xml:space="preserve">.523-1 </w:t>
      </w:r>
      <w:r w:rsidRPr="00530390">
        <w:t xml:space="preserve">Tracker status </w:t>
      </w:r>
      <w:r>
        <w:t>before</w:t>
      </w:r>
      <w:r w:rsidRPr="00530390">
        <w:t xml:space="preserve"> RAN5#</w:t>
      </w:r>
      <w:r>
        <w:t>100</w:t>
      </w:r>
    </w:p>
    <w:p w:rsidR="00E346A8" w:rsidRPr="00A451F2" w:rsidRDefault="00E346A8" w:rsidP="00E346A8">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E97E1D" w:rsidRPr="00A451F2" w:rsidRDefault="00E97E1D" w:rsidP="00E97E1D">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rsidR="00E97E1D" w:rsidRPr="00A451F2" w:rsidRDefault="00E97E1D" w:rsidP="00E97E1D">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rsidR="00402051" w:rsidRPr="00F46F10" w:rsidRDefault="00402051" w:rsidP="00402051">
      <w:pPr>
        <w:pStyle w:val="EX"/>
      </w:pPr>
      <w:r>
        <w:t>[27]</w:t>
      </w:r>
      <w:r>
        <w:tab/>
      </w:r>
      <w:r w:rsidRPr="0060407E">
        <w:rPr>
          <w:rStyle w:val="af7"/>
        </w:rPr>
        <w:t>R5-24087</w:t>
      </w:r>
      <w:r>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rsidR="00402051" w:rsidRPr="00F46F10" w:rsidRDefault="00402051" w:rsidP="00402051">
      <w:pPr>
        <w:pStyle w:val="EX"/>
      </w:pPr>
      <w:r>
        <w:t>[2</w:t>
      </w:r>
      <w:r>
        <w:t>8</w:t>
      </w:r>
      <w:r>
        <w:t>]</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rsidR="00C01D7F" w:rsidRPr="00402051" w:rsidRDefault="00C01D7F" w:rsidP="00C01D7F">
      <w:pPr>
        <w:pStyle w:val="EX"/>
      </w:pPr>
    </w:p>
    <w:p w:rsidR="0053529E" w:rsidRPr="00E346A8" w:rsidRDefault="0053529E" w:rsidP="002C7E70"/>
    <w:sectPr w:rsidR="0053529E" w:rsidRPr="00E346A8">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984" w:rsidRDefault="00EB5984">
      <w:r>
        <w:separator/>
      </w:r>
    </w:p>
  </w:endnote>
  <w:endnote w:type="continuationSeparator" w:id="0">
    <w:p w:rsidR="00EB5984" w:rsidRDefault="00EB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6319F">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984" w:rsidRDefault="00EB5984">
      <w:r>
        <w:separator/>
      </w:r>
    </w:p>
  </w:footnote>
  <w:footnote w:type="continuationSeparator" w:id="0">
    <w:p w:rsidR="00EB5984" w:rsidRDefault="00EB5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319F"/>
    <w:rsid w:val="000651F4"/>
    <w:rsid w:val="00065369"/>
    <w:rsid w:val="00065A2A"/>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4DF2"/>
    <w:rsid w:val="000B5866"/>
    <w:rsid w:val="000B6430"/>
    <w:rsid w:val="000B6D0E"/>
    <w:rsid w:val="000C0746"/>
    <w:rsid w:val="000C11C3"/>
    <w:rsid w:val="000C18A5"/>
    <w:rsid w:val="000C1F89"/>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16059"/>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EB9"/>
    <w:rsid w:val="003F5595"/>
    <w:rsid w:val="003F5A38"/>
    <w:rsid w:val="003F7412"/>
    <w:rsid w:val="00400942"/>
    <w:rsid w:val="004011F3"/>
    <w:rsid w:val="00402051"/>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91A"/>
    <w:rsid w:val="00455D21"/>
    <w:rsid w:val="00456D23"/>
    <w:rsid w:val="004605A6"/>
    <w:rsid w:val="00461984"/>
    <w:rsid w:val="00466D8D"/>
    <w:rsid w:val="00467B0A"/>
    <w:rsid w:val="004702E4"/>
    <w:rsid w:val="00470DE3"/>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77552"/>
    <w:rsid w:val="00577E30"/>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5F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97BAC"/>
    <w:rsid w:val="006A0C4A"/>
    <w:rsid w:val="006A0FDE"/>
    <w:rsid w:val="006A1902"/>
    <w:rsid w:val="006A265B"/>
    <w:rsid w:val="006A381E"/>
    <w:rsid w:val="006A3C82"/>
    <w:rsid w:val="006A5490"/>
    <w:rsid w:val="006A7D55"/>
    <w:rsid w:val="006A7F55"/>
    <w:rsid w:val="006B0405"/>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4C4C"/>
    <w:rsid w:val="006D50A5"/>
    <w:rsid w:val="006E1222"/>
    <w:rsid w:val="006E18BB"/>
    <w:rsid w:val="006E2D64"/>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A6E"/>
    <w:rsid w:val="00824E93"/>
    <w:rsid w:val="00824F28"/>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50F6"/>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51F2"/>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5CC0"/>
    <w:rsid w:val="00AC012C"/>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1A2"/>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27DDC"/>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1D7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0E2C"/>
    <w:rsid w:val="00C21584"/>
    <w:rsid w:val="00C22786"/>
    <w:rsid w:val="00C22B53"/>
    <w:rsid w:val="00C240A1"/>
    <w:rsid w:val="00C24209"/>
    <w:rsid w:val="00C26623"/>
    <w:rsid w:val="00C268AC"/>
    <w:rsid w:val="00C32127"/>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1D9F"/>
    <w:rsid w:val="00C525E6"/>
    <w:rsid w:val="00C56732"/>
    <w:rsid w:val="00C5692B"/>
    <w:rsid w:val="00C60CE2"/>
    <w:rsid w:val="00C6111F"/>
    <w:rsid w:val="00C62CA2"/>
    <w:rsid w:val="00C64EDB"/>
    <w:rsid w:val="00C652C3"/>
    <w:rsid w:val="00C66562"/>
    <w:rsid w:val="00C67194"/>
    <w:rsid w:val="00C6766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A97"/>
    <w:rsid w:val="00DF78AE"/>
    <w:rsid w:val="00E00F8A"/>
    <w:rsid w:val="00E0182C"/>
    <w:rsid w:val="00E01D55"/>
    <w:rsid w:val="00E0213D"/>
    <w:rsid w:val="00E04E44"/>
    <w:rsid w:val="00E05AEE"/>
    <w:rsid w:val="00E06F60"/>
    <w:rsid w:val="00E073E6"/>
    <w:rsid w:val="00E1610E"/>
    <w:rsid w:val="00E163F6"/>
    <w:rsid w:val="00E17F68"/>
    <w:rsid w:val="00E208A4"/>
    <w:rsid w:val="00E21B77"/>
    <w:rsid w:val="00E21D82"/>
    <w:rsid w:val="00E21E77"/>
    <w:rsid w:val="00E22148"/>
    <w:rsid w:val="00E2261D"/>
    <w:rsid w:val="00E22CBA"/>
    <w:rsid w:val="00E23DE4"/>
    <w:rsid w:val="00E24238"/>
    <w:rsid w:val="00E31164"/>
    <w:rsid w:val="00E343C7"/>
    <w:rsid w:val="00E346A8"/>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97E1D"/>
    <w:rsid w:val="00EA0DA3"/>
    <w:rsid w:val="00EA1CD3"/>
    <w:rsid w:val="00EA2C2F"/>
    <w:rsid w:val="00EA2EE5"/>
    <w:rsid w:val="00EA34DA"/>
    <w:rsid w:val="00EA50D4"/>
    <w:rsid w:val="00EA601F"/>
    <w:rsid w:val="00EA6F6B"/>
    <w:rsid w:val="00EB134F"/>
    <w:rsid w:val="00EB1944"/>
    <w:rsid w:val="00EB46CD"/>
    <w:rsid w:val="00EB4E48"/>
    <w:rsid w:val="00EB5984"/>
    <w:rsid w:val="00EB5AE0"/>
    <w:rsid w:val="00EB6ED1"/>
    <w:rsid w:val="00EC10C6"/>
    <w:rsid w:val="00EC2FD7"/>
    <w:rsid w:val="00EC4252"/>
    <w:rsid w:val="00EC492C"/>
    <w:rsid w:val="00EC4A80"/>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163"/>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525B1"/>
    <w:rsid w:val="00F54D27"/>
    <w:rsid w:val="00F568B2"/>
    <w:rsid w:val="00F602FF"/>
    <w:rsid w:val="00F6039A"/>
    <w:rsid w:val="00F607C3"/>
    <w:rsid w:val="00F61187"/>
    <w:rsid w:val="00F6393D"/>
    <w:rsid w:val="00F65D14"/>
    <w:rsid w:val="00F671B6"/>
    <w:rsid w:val="00F70709"/>
    <w:rsid w:val="00F719F2"/>
    <w:rsid w:val="00F721B8"/>
    <w:rsid w:val="00F72698"/>
    <w:rsid w:val="00F7282C"/>
    <w:rsid w:val="00F7430B"/>
    <w:rsid w:val="00F7475F"/>
    <w:rsid w:val="00F75F1D"/>
    <w:rsid w:val="00F769BD"/>
    <w:rsid w:val="00F77CCD"/>
    <w:rsid w:val="00F80021"/>
    <w:rsid w:val="00F84906"/>
    <w:rsid w:val="00F85274"/>
    <w:rsid w:val="00F85811"/>
    <w:rsid w:val="00F858E4"/>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5721B5"/>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1767EF-59DC-40B3-8B4F-9A88989A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607</Words>
  <Characters>3463</Characters>
  <Application>Microsoft Office Word</Application>
  <DocSecurity>0</DocSecurity>
  <Lines>28</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4062</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yangzhaobing</cp:lastModifiedBy>
  <cp:revision>40</cp:revision>
  <cp:lastPrinted>2009-01-20T12:46:00Z</cp:lastPrinted>
  <dcterms:created xsi:type="dcterms:W3CDTF">2021-06-15T15:09:00Z</dcterms:created>
  <dcterms:modified xsi:type="dcterms:W3CDTF">2024-05-09T14:25:00Z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(3)jDYnSB9hEJ73b3m+erxPKqvaEHGAFFAEC6uSECwTUS5/OMLYSBAfQpAgsyQz/jLAMp1SXH2f
8MAkdwEIFPsx7n3IxtRih4hYrS/tJkKf1/00S2W7h5kyyB3nSfCVYESOTwTabKtOATJ36WA5
Wudm1kBi1DYLlKT4wE6LlNR/FRkYuUXfrhTmdpG4Ftf/FYfZCjlXL87jE65LFm2DxsHboflF
18voCpMkYkKoqFpj84</vt:lpwstr>
  </property>
  <property fmtid="{D5CDD505-2E9C-101B-9397-08002B2CF9AE}" pid="4" name="_2015_ms_pID_7253431">
    <vt:lpwstr>jcJyXygJZaUyV0vMSDmmxjwrlA8Tb12MepP2rSZdNhH3wGPEiR2FxI
zzjgK7KuVMydrtBHLUwEhTWCJTRXy1i1fchx8qM8+juIUi8DuOJ9jJTbi2q4zSltQVdHnrY6
2fqCs/6nGRL+znndhl8Eo4VoEiFsLs+PVtgPHhmAWLHPktJFoeArjsb1hf9bEmmLfLD0oSdy
eGvS0HuACrgiLc+zhmTxnnpfZ3njEKUYBU5X</vt:lpwstr>
  </property>
  <property fmtid="{D5CDD505-2E9C-101B-9397-08002B2CF9AE}" pid="5" name="_2015_ms_pID_7253432">
    <vt:lpwstr>4hzv9O6PX6riSlXX+rmnZjQ=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1699014650</vt:lpwstr>
  </property>
</Properties>
</file>